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153B99" w:rsidRDefault="00153B99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Број</w:t>
      </w:r>
      <w:r w:rsidR="00947A6E" w:rsidRPr="00153B99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 xml:space="preserve">: </w:t>
      </w:r>
      <w:r w:rsidR="00F77A50" w:rsidRPr="00153B99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01.3</w:t>
      </w:r>
      <w:r w:rsidR="00947A6E" w:rsidRPr="00153B99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-</w:t>
      </w:r>
      <w:r w:rsidR="008E7455" w:rsidRPr="00153B99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02-</w:t>
      </w:r>
      <w:r w:rsidR="00D10EA7" w:rsidRPr="00153B99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2601-1</w:t>
      </w:r>
      <w:r w:rsidR="00477906" w:rsidRPr="00153B99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/23</w:t>
      </w:r>
    </w:p>
    <w:p w:rsidR="00947A6E" w:rsidRPr="00153B99" w:rsidRDefault="00153B99" w:rsidP="00633A17">
      <w:pPr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Брчко</w:t>
      </w:r>
      <w:r w:rsidR="00947A6E" w:rsidRPr="00153B99">
        <w:rPr>
          <w:noProof/>
          <w:szCs w:val="24"/>
          <w:lang w:val="sr-Cyrl-CS"/>
        </w:rPr>
        <w:t>,</w:t>
      </w:r>
      <w:r w:rsidR="00633A17" w:rsidRPr="00153B99">
        <w:rPr>
          <w:noProof/>
          <w:szCs w:val="24"/>
          <w:lang w:val="sr-Cyrl-CS"/>
        </w:rPr>
        <w:t xml:space="preserve"> </w:t>
      </w:r>
      <w:r w:rsidR="00D10EA7" w:rsidRPr="00153B99">
        <w:rPr>
          <w:noProof/>
          <w:szCs w:val="24"/>
          <w:lang w:val="sr-Cyrl-CS"/>
        </w:rPr>
        <w:t>7.6</w:t>
      </w:r>
      <w:r w:rsidR="00112194" w:rsidRPr="00153B99">
        <w:rPr>
          <w:noProof/>
          <w:szCs w:val="24"/>
          <w:lang w:val="sr-Cyrl-CS"/>
        </w:rPr>
        <w:t>.2</w:t>
      </w:r>
      <w:r w:rsidR="00D35E0B" w:rsidRPr="00153B99">
        <w:rPr>
          <w:noProof/>
          <w:szCs w:val="24"/>
          <w:lang w:val="sr-Cyrl-CS"/>
        </w:rPr>
        <w:t>023</w:t>
      </w:r>
      <w:r w:rsidR="00947A6E" w:rsidRPr="00153B99">
        <w:rPr>
          <w:noProof/>
          <w:szCs w:val="24"/>
          <w:lang w:val="sr-Cyrl-CS"/>
        </w:rPr>
        <w:t>.</w:t>
      </w:r>
      <w:r>
        <w:rPr>
          <w:noProof/>
          <w:szCs w:val="24"/>
          <w:lang w:val="sr-Cyrl-CS"/>
        </w:rPr>
        <w:t>године</w:t>
      </w:r>
    </w:p>
    <w:p w:rsidR="00633A17" w:rsidRPr="00153B99" w:rsidRDefault="00633A17" w:rsidP="00633A17">
      <w:pPr>
        <w:rPr>
          <w:noProof/>
          <w:szCs w:val="24"/>
          <w:lang w:val="sr-Cyrl-CS"/>
        </w:rPr>
      </w:pPr>
    </w:p>
    <w:p w:rsidR="00382B39" w:rsidRPr="00153B99" w:rsidRDefault="00153B99" w:rsidP="00A75DAB">
      <w:pPr>
        <w:ind w:firstLine="708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основу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члана</w:t>
      </w:r>
      <w:r w:rsidR="00947A6E" w:rsidRPr="00153B99">
        <w:rPr>
          <w:noProof/>
          <w:szCs w:val="24"/>
          <w:lang w:val="sr-Cyrl-CS"/>
        </w:rPr>
        <w:t xml:space="preserve"> 40 </w:t>
      </w:r>
      <w:r>
        <w:rPr>
          <w:noProof/>
          <w:szCs w:val="24"/>
          <w:lang w:val="sr-Cyrl-CS"/>
        </w:rPr>
        <w:t>става</w:t>
      </w:r>
      <w:r w:rsidR="00947A6E" w:rsidRPr="00153B99">
        <w:rPr>
          <w:noProof/>
          <w:szCs w:val="24"/>
          <w:lang w:val="sr-Cyrl-CS"/>
        </w:rPr>
        <w:t xml:space="preserve"> 1 </w:t>
      </w:r>
      <w:r>
        <w:rPr>
          <w:noProof/>
          <w:szCs w:val="24"/>
          <w:lang w:val="sr-Cyrl-CS"/>
        </w:rPr>
        <w:t>Пословника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раду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Скупштине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6541D3" w:rsidRPr="00153B99">
        <w:rPr>
          <w:noProof/>
          <w:szCs w:val="24"/>
          <w:lang w:val="sr-Cyrl-CS"/>
        </w:rPr>
        <w:t>-</w:t>
      </w:r>
      <w:r>
        <w:rPr>
          <w:noProof/>
          <w:szCs w:val="24"/>
          <w:lang w:val="sr-Cyrl-CS"/>
        </w:rPr>
        <w:t>пречишћени</w:t>
      </w:r>
      <w:r w:rsidR="006541D3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текст</w:t>
      </w:r>
      <w:r w:rsidR="00947A6E" w:rsidRPr="00153B99">
        <w:rPr>
          <w:noProof/>
          <w:szCs w:val="24"/>
          <w:lang w:val="sr-Cyrl-CS"/>
        </w:rPr>
        <w:t xml:space="preserve"> (</w:t>
      </w:r>
      <w:r w:rsidR="005334B8" w:rsidRPr="00153B99">
        <w:rPr>
          <w:noProof/>
          <w:szCs w:val="24"/>
          <w:lang w:val="sr-Cyrl-CS"/>
        </w:rPr>
        <w:t>„</w:t>
      </w:r>
      <w:r>
        <w:rPr>
          <w:noProof/>
          <w:szCs w:val="24"/>
          <w:lang w:val="sr-Cyrl-CS"/>
        </w:rPr>
        <w:t>Службени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гласник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F77A50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334B8" w:rsidRPr="00153B99">
        <w:rPr>
          <w:noProof/>
          <w:szCs w:val="24"/>
          <w:lang w:val="sr-Cyrl-CS"/>
        </w:rPr>
        <w:t>“</w:t>
      </w:r>
      <w:r w:rsidR="006541D3" w:rsidRPr="00153B99">
        <w:rPr>
          <w:noProof/>
          <w:szCs w:val="24"/>
          <w:lang w:val="sr-Cyrl-CS"/>
        </w:rPr>
        <w:t xml:space="preserve">, </w:t>
      </w:r>
      <w:r>
        <w:rPr>
          <w:noProof/>
          <w:szCs w:val="24"/>
          <w:lang w:val="sr-Cyrl-CS"/>
        </w:rPr>
        <w:t>број</w:t>
      </w:r>
      <w:r w:rsidR="006541D3" w:rsidRPr="00153B99">
        <w:rPr>
          <w:noProof/>
          <w:szCs w:val="24"/>
          <w:lang w:val="sr-Cyrl-CS"/>
        </w:rPr>
        <w:t>:54/18</w:t>
      </w:r>
      <w:r w:rsidR="00FB5AFF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FB5AFF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бројеви</w:t>
      </w:r>
      <w:r w:rsidR="005F0CD2" w:rsidRPr="00153B99">
        <w:rPr>
          <w:noProof/>
          <w:szCs w:val="24"/>
          <w:lang w:val="sr-Cyrl-CS"/>
        </w:rPr>
        <w:t xml:space="preserve">: </w:t>
      </w:r>
      <w:r w:rsidR="00FB5AFF" w:rsidRPr="00153B99">
        <w:rPr>
          <w:noProof/>
          <w:szCs w:val="24"/>
          <w:lang w:val="sr-Cyrl-CS"/>
        </w:rPr>
        <w:t>17/20</w:t>
      </w:r>
      <w:r w:rsidR="00591279" w:rsidRPr="00153B99">
        <w:rPr>
          <w:noProof/>
          <w:szCs w:val="24"/>
          <w:lang w:val="sr-Cyrl-CS"/>
        </w:rPr>
        <w:t xml:space="preserve">, </w:t>
      </w:r>
      <w:r w:rsidR="005F0CD2" w:rsidRPr="00153B99">
        <w:rPr>
          <w:noProof/>
          <w:szCs w:val="24"/>
          <w:lang w:val="sr-Cyrl-CS"/>
        </w:rPr>
        <w:t>24/20</w:t>
      </w:r>
      <w:r w:rsidR="00591279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591279" w:rsidRPr="00153B99">
        <w:rPr>
          <w:noProof/>
          <w:szCs w:val="24"/>
          <w:lang w:val="sr-Cyrl-CS"/>
        </w:rPr>
        <w:t xml:space="preserve"> 9/22</w:t>
      </w:r>
      <w:r w:rsidR="00947A6E" w:rsidRPr="00153B99">
        <w:rPr>
          <w:noProof/>
          <w:szCs w:val="24"/>
          <w:lang w:val="sr-Cyrl-CS"/>
        </w:rPr>
        <w:t xml:space="preserve">) </w:t>
      </w:r>
      <w:r>
        <w:rPr>
          <w:noProof/>
          <w:szCs w:val="24"/>
          <w:lang w:val="sr-Cyrl-CS"/>
        </w:rPr>
        <w:t>и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члана</w:t>
      </w:r>
      <w:r w:rsidR="00947A6E" w:rsidRPr="00153B99">
        <w:rPr>
          <w:noProof/>
          <w:szCs w:val="24"/>
          <w:lang w:val="sr-Cyrl-CS"/>
        </w:rPr>
        <w:t xml:space="preserve"> 5 </w:t>
      </w:r>
      <w:r>
        <w:rPr>
          <w:noProof/>
          <w:szCs w:val="24"/>
          <w:lang w:val="sr-Cyrl-CS"/>
        </w:rPr>
        <w:t>става</w:t>
      </w:r>
      <w:r w:rsidR="00947A6E" w:rsidRPr="00153B99">
        <w:rPr>
          <w:noProof/>
          <w:szCs w:val="24"/>
          <w:lang w:val="sr-Cyrl-CS"/>
        </w:rPr>
        <w:t xml:space="preserve"> 1 </w:t>
      </w:r>
      <w:r>
        <w:rPr>
          <w:noProof/>
          <w:szCs w:val="24"/>
          <w:lang w:val="sr-Cyrl-CS"/>
        </w:rPr>
        <w:t>Пословника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раду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Законодавне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комисије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Скупштине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947A6E" w:rsidRPr="00153B99">
        <w:rPr>
          <w:noProof/>
          <w:szCs w:val="24"/>
          <w:lang w:val="sr-Cyrl-CS"/>
        </w:rPr>
        <w:t xml:space="preserve"> (</w:t>
      </w:r>
      <w:r w:rsidR="005334B8" w:rsidRPr="00153B99">
        <w:rPr>
          <w:noProof/>
          <w:szCs w:val="24"/>
          <w:lang w:val="sr-Cyrl-CS"/>
        </w:rPr>
        <w:t>„</w:t>
      </w:r>
      <w:r>
        <w:rPr>
          <w:noProof/>
          <w:szCs w:val="24"/>
          <w:lang w:val="sr-Cyrl-CS"/>
        </w:rPr>
        <w:t>Службени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гласник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334B8" w:rsidRPr="00153B99">
        <w:rPr>
          <w:noProof/>
          <w:szCs w:val="24"/>
          <w:lang w:val="sr-Cyrl-CS"/>
        </w:rPr>
        <w:t>“</w:t>
      </w:r>
      <w:r w:rsidR="00947A6E" w:rsidRPr="00153B99">
        <w:rPr>
          <w:noProof/>
          <w:szCs w:val="24"/>
          <w:lang w:val="sr-Cyrl-CS"/>
        </w:rPr>
        <w:t xml:space="preserve">, </w:t>
      </w:r>
      <w:r>
        <w:rPr>
          <w:noProof/>
          <w:szCs w:val="24"/>
          <w:lang w:val="sr-Cyrl-CS"/>
        </w:rPr>
        <w:t>број</w:t>
      </w:r>
      <w:r w:rsidR="00947A6E" w:rsidRPr="00153B99">
        <w:rPr>
          <w:noProof/>
          <w:szCs w:val="24"/>
          <w:lang w:val="sr-Cyrl-CS"/>
        </w:rPr>
        <w:t>:9/09</w:t>
      </w:r>
      <w:r w:rsidR="0008497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08497E" w:rsidRPr="00153B99">
        <w:rPr>
          <w:noProof/>
          <w:szCs w:val="24"/>
          <w:lang w:val="sr-Cyrl-CS"/>
        </w:rPr>
        <w:t xml:space="preserve"> 12/19</w:t>
      </w:r>
      <w:r w:rsidR="00947A6E" w:rsidRPr="00153B99">
        <w:rPr>
          <w:noProof/>
          <w:szCs w:val="24"/>
          <w:lang w:val="sr-Cyrl-CS"/>
        </w:rPr>
        <w:t xml:space="preserve">), </w:t>
      </w:r>
      <w:r>
        <w:rPr>
          <w:noProof/>
          <w:szCs w:val="24"/>
          <w:lang w:val="sr-Cyrl-CS"/>
        </w:rPr>
        <w:t>Законодавна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комисија</w:t>
      </w:r>
      <w:r w:rsidR="00947A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на</w:t>
      </w:r>
      <w:r w:rsidR="00FB5AFF" w:rsidRPr="00153B99">
        <w:rPr>
          <w:noProof/>
          <w:szCs w:val="24"/>
          <w:lang w:val="sr-Cyrl-CS"/>
        </w:rPr>
        <w:t xml:space="preserve"> </w:t>
      </w:r>
      <w:r w:rsidR="00D10EA7" w:rsidRPr="00153B99">
        <w:rPr>
          <w:noProof/>
          <w:szCs w:val="24"/>
          <w:lang w:val="sr-Cyrl-CS"/>
        </w:rPr>
        <w:t>60</w:t>
      </w:r>
      <w:r w:rsidR="00100404" w:rsidRPr="00153B99">
        <w:rPr>
          <w:noProof/>
          <w:szCs w:val="24"/>
          <w:lang w:val="sr-Cyrl-CS"/>
        </w:rPr>
        <w:t>.</w:t>
      </w:r>
      <w:r w:rsidR="00D862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сједници</w:t>
      </w:r>
      <w:r w:rsidR="00D8626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одржаној</w:t>
      </w:r>
      <w:r w:rsidR="00D10EA7" w:rsidRPr="00153B99">
        <w:rPr>
          <w:noProof/>
          <w:szCs w:val="24"/>
          <w:lang w:val="sr-Cyrl-CS"/>
        </w:rPr>
        <w:t xml:space="preserve"> 7.6</w:t>
      </w:r>
      <w:r w:rsidR="00477906" w:rsidRPr="00153B99">
        <w:rPr>
          <w:noProof/>
          <w:szCs w:val="24"/>
          <w:lang w:val="sr-Cyrl-CS"/>
        </w:rPr>
        <w:t>.2023</w:t>
      </w:r>
      <w:r w:rsidR="004A37F1" w:rsidRPr="00153B99">
        <w:rPr>
          <w:noProof/>
          <w:szCs w:val="24"/>
          <w:lang w:val="sr-Cyrl-CS"/>
        </w:rPr>
        <w:t>.</w:t>
      </w:r>
      <w:r>
        <w:rPr>
          <w:noProof/>
          <w:szCs w:val="24"/>
          <w:lang w:val="sr-Cyrl-CS"/>
        </w:rPr>
        <w:t>године</w:t>
      </w:r>
      <w:r w:rsidR="004A37F1" w:rsidRPr="00153B99">
        <w:rPr>
          <w:noProof/>
          <w:szCs w:val="24"/>
          <w:lang w:val="sr-Cyrl-CS"/>
        </w:rPr>
        <w:t xml:space="preserve">, </w:t>
      </w:r>
      <w:r>
        <w:rPr>
          <w:noProof/>
          <w:szCs w:val="24"/>
          <w:lang w:val="sr-Cyrl-CS"/>
        </w:rPr>
        <w:t>разматрала</w:t>
      </w:r>
      <w:r w:rsidR="004A37F1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</w:p>
    <w:p w:rsidR="00F0545F" w:rsidRPr="00153B99" w:rsidRDefault="00F0545F" w:rsidP="00A75DAB">
      <w:pPr>
        <w:ind w:firstLine="708"/>
        <w:rPr>
          <w:noProof/>
          <w:szCs w:val="24"/>
          <w:lang w:val="sr-Cyrl-CS"/>
        </w:rPr>
      </w:pPr>
    </w:p>
    <w:p w:rsidR="00D10EA7" w:rsidRPr="00153B99" w:rsidRDefault="00153B99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НАЦРТ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ИЗМЈЕНАМА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ДОПУНАМА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ПЛАТАМА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НАКНАДАМА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ОРГАНИМА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ЈАВНЕ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УПРАВЕ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ИНСТИТУЦИЈАМА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БРЧКО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ДИСТРИКТА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БОСНЕ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ХЕРЦЕГОВИНЕ</w:t>
      </w:r>
      <w:r w:rsidR="00D10EA7" w:rsidRPr="00153B99">
        <w:rPr>
          <w:sz w:val="24"/>
          <w:szCs w:val="24"/>
          <w:lang w:val="sr-Cyrl-CS"/>
        </w:rPr>
        <w:t xml:space="preserve"> – </w:t>
      </w:r>
      <w:r>
        <w:rPr>
          <w:b/>
          <w:sz w:val="24"/>
          <w:szCs w:val="24"/>
          <w:lang w:val="sr-Cyrl-CS"/>
        </w:rPr>
        <w:t>прво</w:t>
      </w:r>
      <w:r w:rsidR="00D10EA7" w:rsidRPr="00153B99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читање</w:t>
      </w:r>
    </w:p>
    <w:p w:rsidR="00D10EA7" w:rsidRPr="00153B99" w:rsidRDefault="00D10EA7" w:rsidP="00D10EA7">
      <w:pPr>
        <w:pStyle w:val="Odlomakpopisa"/>
        <w:ind w:left="1070"/>
        <w:jc w:val="both"/>
        <w:rPr>
          <w:b/>
          <w:sz w:val="24"/>
          <w:szCs w:val="24"/>
          <w:lang w:val="sr-Cyrl-CS"/>
        </w:rPr>
      </w:pPr>
    </w:p>
    <w:p w:rsidR="00D10EA7" w:rsidRPr="00153B99" w:rsidRDefault="00153B99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НАЦРТ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ИЗМЈЕНАМА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ДОПУНАМА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ПЛАТАМА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НАКНАДАМА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ЗАПОСЛЕНИХ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ПОЛИЦИЈИ</w:t>
      </w:r>
      <w:r w:rsidR="00D10EA7" w:rsidRPr="00153B99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БРЧКО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ДИСТРИКТА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БОСНЕ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ХЕРЦЕГОВИНЕ</w:t>
      </w:r>
      <w:r w:rsidR="00D10EA7" w:rsidRPr="00153B99">
        <w:rPr>
          <w:sz w:val="24"/>
          <w:szCs w:val="24"/>
          <w:lang w:val="sr-Cyrl-CS"/>
        </w:rPr>
        <w:t xml:space="preserve">- </w:t>
      </w:r>
      <w:r>
        <w:rPr>
          <w:b/>
          <w:sz w:val="24"/>
          <w:szCs w:val="24"/>
          <w:lang w:val="sr-Cyrl-CS"/>
        </w:rPr>
        <w:t>прво</w:t>
      </w:r>
      <w:r w:rsidR="00D10EA7" w:rsidRPr="00153B99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читање</w:t>
      </w:r>
    </w:p>
    <w:p w:rsidR="00D10EA7" w:rsidRPr="00153B99" w:rsidRDefault="00D10EA7" w:rsidP="00D10EA7">
      <w:pPr>
        <w:rPr>
          <w:b/>
          <w:noProof/>
          <w:szCs w:val="24"/>
          <w:lang w:val="sr-Cyrl-CS"/>
        </w:rPr>
      </w:pPr>
    </w:p>
    <w:p w:rsidR="00D10EA7" w:rsidRPr="00153B99" w:rsidRDefault="00153B99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НАЦРТ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ИЗМЈЕНАМА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ДОПУНАМА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ПЛАТАМА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НАКНАДАМА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ЗАПОСЛЕНИХ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ПРАВОСУЂУ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БРЧКО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ДИСТРИКТА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БОСНЕ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ХЕРЦЕГОВИНЕ</w:t>
      </w:r>
      <w:r w:rsidR="00D10EA7" w:rsidRPr="00153B99">
        <w:rPr>
          <w:sz w:val="24"/>
          <w:szCs w:val="24"/>
          <w:lang w:val="sr-Cyrl-CS"/>
        </w:rPr>
        <w:t xml:space="preserve">- </w:t>
      </w:r>
      <w:r>
        <w:rPr>
          <w:b/>
          <w:sz w:val="24"/>
          <w:szCs w:val="24"/>
          <w:lang w:val="sr-Cyrl-CS"/>
        </w:rPr>
        <w:t>прво</w:t>
      </w:r>
      <w:r w:rsidR="00D10EA7" w:rsidRPr="00153B99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читање</w:t>
      </w:r>
    </w:p>
    <w:p w:rsidR="00D10EA7" w:rsidRPr="00153B99" w:rsidRDefault="00D10EA7" w:rsidP="00D10EA7">
      <w:pPr>
        <w:rPr>
          <w:b/>
          <w:noProof/>
          <w:szCs w:val="24"/>
          <w:lang w:val="sr-Cyrl-CS"/>
        </w:rPr>
      </w:pPr>
    </w:p>
    <w:p w:rsidR="00D10EA7" w:rsidRPr="00153B99" w:rsidRDefault="00153B99" w:rsidP="00D10EA7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НАЦРТ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ИЗМЈЕНАМА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ДОПУНАМА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ЗАКОНА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ПЛАТАМА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НАКНАДАМА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КОРИСНИКА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БУЏЕТСКИХ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СРЕДСТАВА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СКУПШТИНИ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БРЧКО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ДИСТРИКТА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БОСНЕ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ХЕРЦЕГОВИНЕ</w:t>
      </w:r>
      <w:r w:rsidR="00D10EA7" w:rsidRPr="00153B99"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  <w:lang w:val="sr-Cyrl-CS"/>
        </w:rPr>
        <w:t>ИЗБОРНОЈ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КОМИСИЈИ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БРЧКО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ДИСТРИКТА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БОСНЕ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ХЕРЦЕГОВИНЕ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КАНЦЕЛАРИЈИ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ЗА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РЕВИЗИЈУ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ЈАВНЕ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УПРАВЕ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ИНСТИТУЦИЈА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БРЧКО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ДИСТРИКТУ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БОСНЕ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И</w:t>
      </w:r>
      <w:r w:rsidR="00D10EA7" w:rsidRPr="00153B99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ХЕРЦЕГОВИНЕ</w:t>
      </w:r>
      <w:r w:rsidR="00D10EA7" w:rsidRPr="00153B99">
        <w:rPr>
          <w:sz w:val="24"/>
          <w:szCs w:val="24"/>
          <w:lang w:val="sr-Cyrl-CS"/>
        </w:rPr>
        <w:t xml:space="preserve">- </w:t>
      </w:r>
      <w:r>
        <w:rPr>
          <w:b/>
          <w:sz w:val="24"/>
          <w:szCs w:val="24"/>
          <w:lang w:val="sr-Cyrl-CS"/>
        </w:rPr>
        <w:t>прво</w:t>
      </w:r>
      <w:r w:rsidR="00D10EA7" w:rsidRPr="00153B99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читање</w:t>
      </w:r>
    </w:p>
    <w:p w:rsidR="00D10EA7" w:rsidRPr="00153B99" w:rsidRDefault="00D10EA7" w:rsidP="00D10EA7">
      <w:pPr>
        <w:rPr>
          <w:b/>
          <w:noProof/>
          <w:szCs w:val="24"/>
          <w:lang w:val="sr-Cyrl-CS"/>
        </w:rPr>
      </w:pPr>
    </w:p>
    <w:p w:rsidR="00641730" w:rsidRPr="00153B99" w:rsidRDefault="00641730" w:rsidP="00477906">
      <w:pPr>
        <w:rPr>
          <w:noProof/>
          <w:szCs w:val="24"/>
          <w:lang w:val="sr-Cyrl-CS"/>
        </w:rPr>
      </w:pPr>
    </w:p>
    <w:p w:rsidR="00F77A50" w:rsidRPr="00153B99" w:rsidRDefault="00153B99" w:rsidP="00F77A50">
      <w:pPr>
        <w:ind w:firstLine="708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Након</w:t>
      </w:r>
      <w:r w:rsidR="00F77A50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спроведене</w:t>
      </w:r>
      <w:r w:rsidR="004F5277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расправе</w:t>
      </w:r>
      <w:r w:rsidR="004F5277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Комисија</w:t>
      </w:r>
      <w:r w:rsidR="00F77A50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  <w:r w:rsidR="00F77A50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изнијела</w:t>
      </w:r>
      <w:r w:rsidR="00F77A50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сљедеће</w:t>
      </w:r>
      <w:r w:rsidR="00F77A50" w:rsidRPr="00153B99">
        <w:rPr>
          <w:noProof/>
          <w:szCs w:val="24"/>
          <w:lang w:val="sr-Cyrl-CS"/>
        </w:rPr>
        <w:t xml:space="preserve"> </w:t>
      </w:r>
    </w:p>
    <w:p w:rsidR="00641730" w:rsidRPr="00153B99" w:rsidRDefault="00641730" w:rsidP="00890AFA">
      <w:pPr>
        <w:rPr>
          <w:b/>
          <w:noProof/>
          <w:szCs w:val="24"/>
          <w:lang w:val="sr-Cyrl-CS"/>
        </w:rPr>
      </w:pPr>
    </w:p>
    <w:p w:rsidR="00C714FE" w:rsidRPr="00153B99" w:rsidRDefault="00C714FE">
      <w:pPr>
        <w:jc w:val="left"/>
        <w:rPr>
          <w:noProof/>
          <w:szCs w:val="24"/>
          <w:lang w:val="sr-Cyrl-CS"/>
        </w:rPr>
      </w:pPr>
    </w:p>
    <w:p w:rsidR="00C714FE" w:rsidRPr="00153B99" w:rsidRDefault="00C714FE">
      <w:pPr>
        <w:jc w:val="left"/>
        <w:rPr>
          <w:noProof/>
          <w:szCs w:val="24"/>
          <w:lang w:val="sr-Cyrl-CS"/>
        </w:rPr>
      </w:pPr>
    </w:p>
    <w:p w:rsidR="00DC3D48" w:rsidRPr="00153B99" w:rsidRDefault="00153B99" w:rsidP="006829F2">
      <w:pPr>
        <w:jc w:val="center"/>
        <w:rPr>
          <w:b/>
          <w:noProof/>
          <w:szCs w:val="24"/>
          <w:lang w:val="sr-Cyrl-CS"/>
        </w:rPr>
      </w:pPr>
      <w:r>
        <w:rPr>
          <w:b/>
          <w:noProof/>
          <w:szCs w:val="24"/>
          <w:lang w:val="sr-Cyrl-CS"/>
        </w:rPr>
        <w:t>М</w:t>
      </w:r>
      <w:r w:rsidR="00F77A50" w:rsidRPr="00153B99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И</w:t>
      </w:r>
      <w:r w:rsidR="00947A6E" w:rsidRPr="00153B99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Ш</w:t>
      </w:r>
      <w:r w:rsidR="00947A6E" w:rsidRPr="00153B99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Љ</w:t>
      </w:r>
      <w:r w:rsidR="00947A6E" w:rsidRPr="00153B99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  <w:r w:rsidR="00947A6E" w:rsidRPr="00153B99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Њ</w:t>
      </w:r>
      <w:r w:rsidR="00947A6E" w:rsidRPr="00153B99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</w:p>
    <w:p w:rsidR="00641730" w:rsidRPr="00153B99" w:rsidRDefault="00641730" w:rsidP="005D3F2C">
      <w:pPr>
        <w:rPr>
          <w:b/>
          <w:noProof/>
          <w:szCs w:val="24"/>
          <w:lang w:val="sr-Cyrl-CS"/>
        </w:rPr>
      </w:pPr>
    </w:p>
    <w:p w:rsidR="00641730" w:rsidRPr="00153B99" w:rsidRDefault="00641730" w:rsidP="006829F2">
      <w:pPr>
        <w:jc w:val="center"/>
        <w:rPr>
          <w:b/>
          <w:noProof/>
          <w:szCs w:val="24"/>
          <w:lang w:val="sr-Cyrl-CS"/>
        </w:rPr>
      </w:pPr>
    </w:p>
    <w:p w:rsidR="00641730" w:rsidRPr="00153B99" w:rsidRDefault="00153B99" w:rsidP="00890AFA">
      <w:pPr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НАЦРТИ</w:t>
      </w:r>
      <w:r w:rsidR="00A34F17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ЗАКОНА</w:t>
      </w:r>
      <w:r w:rsidR="00C714FE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СУ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У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СКЛАДУ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СА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СТАТУТОМ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ЗАКОНИМА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51047C" w:rsidRPr="00153B99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1047C" w:rsidRPr="00153B99">
        <w:rPr>
          <w:noProof/>
          <w:szCs w:val="24"/>
          <w:lang w:val="sr-Cyrl-CS"/>
        </w:rPr>
        <w:t>.</w:t>
      </w:r>
    </w:p>
    <w:p w:rsidR="00C714FE" w:rsidRPr="00153B99" w:rsidRDefault="00C714FE" w:rsidP="00890AFA">
      <w:pPr>
        <w:rPr>
          <w:noProof/>
          <w:szCs w:val="24"/>
          <w:lang w:val="sr-Cyrl-CS"/>
        </w:rPr>
      </w:pPr>
    </w:p>
    <w:p w:rsidR="00C714FE" w:rsidRPr="00153B99" w:rsidRDefault="00C714FE" w:rsidP="00890AFA">
      <w:pPr>
        <w:rPr>
          <w:noProof/>
          <w:szCs w:val="24"/>
          <w:lang w:val="sr-Cyrl-CS"/>
        </w:rPr>
      </w:pPr>
    </w:p>
    <w:p w:rsidR="00C714FE" w:rsidRPr="00153B99" w:rsidRDefault="00C714FE" w:rsidP="00890AFA">
      <w:pPr>
        <w:rPr>
          <w:noProof/>
          <w:szCs w:val="24"/>
          <w:lang w:val="sr-Cyrl-CS"/>
        </w:rPr>
      </w:pPr>
    </w:p>
    <w:p w:rsidR="00947A6E" w:rsidRPr="00153B99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</w:pPr>
      <w:r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                                      </w:t>
      </w:r>
      <w:r w:rsidR="00106276"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</w:t>
      </w:r>
      <w:r w:rsidR="00EC39B4"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</w:t>
      </w:r>
      <w:r w:rsidR="00D5190F"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</w:t>
      </w:r>
      <w:r w:rsidR="00890AFA"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0F3341"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ПРЕДСЈЕДАВАЈУЋИ</w:t>
      </w:r>
      <w:r w:rsidR="00947A6E" w:rsidRP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153B99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КОМИСИЈЕ</w:t>
      </w:r>
    </w:p>
    <w:p w:rsidR="00890AFA" w:rsidRPr="00153B99" w:rsidRDefault="00FB236C" w:rsidP="00FB236C">
      <w:pPr>
        <w:jc w:val="center"/>
        <w:rPr>
          <w:b/>
          <w:noProof/>
          <w:szCs w:val="24"/>
          <w:lang w:val="sr-Cyrl-CS"/>
        </w:rPr>
      </w:pPr>
      <w:r w:rsidRPr="00153B99">
        <w:rPr>
          <w:b/>
          <w:noProof/>
          <w:szCs w:val="24"/>
          <w:lang w:val="sr-Cyrl-CS"/>
        </w:rPr>
        <w:t xml:space="preserve">                                                                             </w:t>
      </w:r>
      <w:r w:rsidR="00106276" w:rsidRPr="00153B99">
        <w:rPr>
          <w:b/>
          <w:noProof/>
          <w:szCs w:val="24"/>
          <w:lang w:val="sr-Cyrl-CS"/>
        </w:rPr>
        <w:t xml:space="preserve">                            </w:t>
      </w:r>
      <w:r w:rsidRPr="00153B99">
        <w:rPr>
          <w:b/>
          <w:noProof/>
          <w:szCs w:val="24"/>
          <w:lang w:val="sr-Cyrl-CS"/>
        </w:rPr>
        <w:t xml:space="preserve">    </w:t>
      </w:r>
      <w:r w:rsidR="00153B99">
        <w:rPr>
          <w:b/>
          <w:noProof/>
          <w:szCs w:val="24"/>
          <w:lang w:val="sr-Cyrl-CS"/>
        </w:rPr>
        <w:t>Љубиша</w:t>
      </w:r>
      <w:r w:rsidR="00DC016F" w:rsidRPr="00153B99">
        <w:rPr>
          <w:b/>
          <w:noProof/>
          <w:szCs w:val="24"/>
          <w:lang w:val="sr-Cyrl-CS"/>
        </w:rPr>
        <w:t xml:space="preserve"> </w:t>
      </w:r>
      <w:r w:rsidR="00153B99">
        <w:rPr>
          <w:b/>
          <w:noProof/>
          <w:szCs w:val="24"/>
          <w:lang w:val="sr-Cyrl-CS"/>
        </w:rPr>
        <w:t>Лукић</w:t>
      </w:r>
      <w:r w:rsidR="00DC016F" w:rsidRPr="00153B99">
        <w:rPr>
          <w:b/>
          <w:noProof/>
          <w:szCs w:val="24"/>
          <w:lang w:val="sr-Cyrl-CS"/>
        </w:rPr>
        <w:t xml:space="preserve">, </w:t>
      </w:r>
      <w:r w:rsidR="00153B99">
        <w:rPr>
          <w:b/>
          <w:noProof/>
          <w:szCs w:val="24"/>
          <w:lang w:val="sr-Cyrl-CS"/>
        </w:rPr>
        <w:t>с</w:t>
      </w:r>
      <w:r w:rsidR="00F77A50" w:rsidRPr="00153B99">
        <w:rPr>
          <w:b/>
          <w:noProof/>
          <w:szCs w:val="24"/>
          <w:lang w:val="sr-Cyrl-CS"/>
        </w:rPr>
        <w:t>.</w:t>
      </w:r>
      <w:r w:rsidR="00153B99">
        <w:rPr>
          <w:b/>
          <w:noProof/>
          <w:szCs w:val="24"/>
          <w:lang w:val="sr-Cyrl-CS"/>
        </w:rPr>
        <w:t>р</w:t>
      </w:r>
      <w:r w:rsidR="00890AFA" w:rsidRPr="00153B99">
        <w:rPr>
          <w:b/>
          <w:noProof/>
          <w:szCs w:val="24"/>
          <w:lang w:val="sr-Cyrl-CS"/>
        </w:rPr>
        <w:t>.</w:t>
      </w:r>
    </w:p>
    <w:sectPr w:rsidR="00890AFA" w:rsidRPr="00153B99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E80" w:rsidRDefault="009B4E80">
      <w:r>
        <w:separator/>
      </w:r>
    </w:p>
  </w:endnote>
  <w:endnote w:type="continuationSeparator" w:id="0">
    <w:p w:rsidR="009B4E80" w:rsidRDefault="009B4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E80" w:rsidRDefault="009B4E80">
      <w:r>
        <w:separator/>
      </w:r>
    </w:p>
  </w:footnote>
  <w:footnote w:type="continuationSeparator" w:id="0">
    <w:p w:rsidR="009B4E80" w:rsidRDefault="009B4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7641115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3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0"/>
  </w:num>
  <w:num w:numId="15">
    <w:abstractNumId w:val="1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53B99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22CD7"/>
    <w:rsid w:val="00744695"/>
    <w:rsid w:val="00746FA3"/>
    <w:rsid w:val="007503E7"/>
    <w:rsid w:val="007572A0"/>
    <w:rsid w:val="00766E47"/>
    <w:rsid w:val="00775E57"/>
    <w:rsid w:val="00786191"/>
    <w:rsid w:val="007928C8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75667"/>
    <w:rsid w:val="00976849"/>
    <w:rsid w:val="0099427B"/>
    <w:rsid w:val="009A2951"/>
    <w:rsid w:val="009A52C7"/>
    <w:rsid w:val="009A7608"/>
    <w:rsid w:val="009B0ADF"/>
    <w:rsid w:val="009B4E80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0EA7"/>
    <w:rsid w:val="00D12A5D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2023-06-07T09:05:00Z</dcterms:created>
  <dcterms:modified xsi:type="dcterms:W3CDTF">2023-06-07T09:05:00Z</dcterms:modified>
</cp:coreProperties>
</file>